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7EE" w14:textId="4FC6AEC2" w:rsidR="00E5217A" w:rsidRDefault="00E5217A" w:rsidP="00E5217A">
      <w:pPr>
        <w:pStyle w:val="Header"/>
        <w:tabs>
          <w:tab w:val="right" w:pos="9923"/>
        </w:tabs>
        <w:ind w:right="-7"/>
        <w:rPr>
          <w:bCs w:val="0"/>
          <w:i/>
          <w:sz w:val="32"/>
          <w:lang w:eastAsia="ja-JP"/>
        </w:rPr>
      </w:pPr>
      <w:r>
        <w:rPr>
          <w:bCs w:val="0"/>
          <w:sz w:val="24"/>
        </w:rPr>
        <w:t>3GPP T</w:t>
      </w:r>
      <w:bookmarkStart w:id="0" w:name="_Ref452454252"/>
      <w:bookmarkEnd w:id="0"/>
      <w:r>
        <w:rPr>
          <w:bCs w:val="0"/>
          <w:sz w:val="24"/>
        </w:rPr>
        <w:t>SG-</w:t>
      </w:r>
      <w:r>
        <w:rPr>
          <w:bCs w:val="0"/>
          <w:sz w:val="24"/>
          <w:szCs w:val="24"/>
        </w:rPr>
        <w:t xml:space="preserve">RAN </w:t>
      </w:r>
      <w:r>
        <w:rPr>
          <w:sz w:val="24"/>
          <w:szCs w:val="24"/>
        </w:rPr>
        <w:t>WG3 Meeting #105</w:t>
      </w:r>
      <w:r>
        <w:rPr>
          <w:bCs w:val="0"/>
          <w:sz w:val="24"/>
        </w:rPr>
        <w:tab/>
      </w:r>
      <w:r w:rsidR="005165C8" w:rsidRPr="005165C8">
        <w:rPr>
          <w:bCs w:val="0"/>
          <w:sz w:val="24"/>
          <w:lang w:eastAsia="ja-JP"/>
        </w:rPr>
        <w:t>R3-193949</w:t>
      </w:r>
      <w:bookmarkStart w:id="1" w:name="_GoBack"/>
      <w:bookmarkEnd w:id="1"/>
    </w:p>
    <w:p w14:paraId="2AA6C02C" w14:textId="77777777" w:rsidR="00E5217A" w:rsidRDefault="00E5217A" w:rsidP="00E5217A">
      <w:pPr>
        <w:pStyle w:val="CRCoverPage"/>
        <w:outlineLvl w:val="0"/>
        <w:rPr>
          <w:b/>
          <w:sz w:val="24"/>
          <w:lang w:val="sv-SE" w:eastAsia="sv-SE"/>
        </w:rPr>
      </w:pPr>
      <w:bookmarkStart w:id="2" w:name="_Hlk3882372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2019</w:t>
      </w:r>
      <w:bookmarkEnd w:id="2"/>
    </w:p>
    <w:p w14:paraId="5A271FFD" w14:textId="77777777" w:rsidR="00E5217A" w:rsidRDefault="00E5217A" w:rsidP="00E5217A">
      <w:pPr>
        <w:pStyle w:val="Header"/>
        <w:rPr>
          <w:bCs w:val="0"/>
          <w:sz w:val="24"/>
          <w:lang w:eastAsia="ja-JP"/>
        </w:rPr>
      </w:pPr>
    </w:p>
    <w:p w14:paraId="2A031C1B" w14:textId="77777777" w:rsidR="00E5217A" w:rsidRDefault="00E5217A" w:rsidP="00E5217A">
      <w:pPr>
        <w:pStyle w:val="Header"/>
        <w:rPr>
          <w:bCs w:val="0"/>
          <w:sz w:val="24"/>
          <w:lang w:eastAsia="ja-JP"/>
        </w:rPr>
      </w:pPr>
    </w:p>
    <w:p w14:paraId="545A0090" w14:textId="18F8570B" w:rsidR="00E5217A" w:rsidRDefault="00E5217A" w:rsidP="00E5217A">
      <w:pPr>
        <w:pStyle w:val="a"/>
        <w:rPr>
          <w:lang w:eastAsia="ja-JP"/>
        </w:rPr>
      </w:pPr>
      <w:r>
        <w:t>Agenda Item:</w:t>
      </w:r>
      <w:r>
        <w:tab/>
        <w:t>31.3.3</w:t>
      </w:r>
    </w:p>
    <w:p w14:paraId="1BD47C77" w14:textId="3C365B3F" w:rsidR="00E5217A" w:rsidRDefault="00E5217A" w:rsidP="00E5217A">
      <w:pPr>
        <w:pStyle w:val="a"/>
        <w:rPr>
          <w:lang w:eastAsia="ja-JP"/>
        </w:rPr>
      </w:pPr>
      <w:r>
        <w:t>Source:</w:t>
      </w:r>
      <w:r>
        <w:tab/>
      </w:r>
      <w:r w:rsidRPr="00A82CCA">
        <w:t>Ericsson</w:t>
      </w:r>
      <w:r w:rsidR="00C2413C" w:rsidRPr="00A82CCA">
        <w:t xml:space="preserve">, </w:t>
      </w:r>
      <w:r w:rsidR="00C2413C" w:rsidRPr="00A82CCA">
        <w:rPr>
          <w:lang w:eastAsia="zh-CN"/>
        </w:rPr>
        <w:t>ZTE, China Unicom, CMCC</w:t>
      </w:r>
      <w:r w:rsidR="00C2413C">
        <w:rPr>
          <w:lang w:eastAsia="zh-CN"/>
        </w:rPr>
        <w:t xml:space="preserve">, China Telecom, </w:t>
      </w:r>
      <w:proofErr w:type="spellStart"/>
      <w:r w:rsidR="00C2413C" w:rsidRPr="00C2413C">
        <w:rPr>
          <w:lang w:eastAsia="zh-CN"/>
        </w:rPr>
        <w:t>Altiostar</w:t>
      </w:r>
      <w:proofErr w:type="spellEnd"/>
      <w:r w:rsidR="00C2413C" w:rsidRPr="00C2413C">
        <w:rPr>
          <w:lang w:eastAsia="zh-CN"/>
        </w:rPr>
        <w:t xml:space="preserve"> Networks</w:t>
      </w:r>
    </w:p>
    <w:p w14:paraId="41B7A724" w14:textId="1297671F" w:rsidR="00E5217A" w:rsidRDefault="00E5217A" w:rsidP="00E5217A">
      <w:pPr>
        <w:pStyle w:val="a"/>
        <w:rPr>
          <w:lang w:eastAsia="ja-JP"/>
        </w:rPr>
      </w:pPr>
      <w:r>
        <w:t>Title:</w:t>
      </w:r>
      <w:r>
        <w:tab/>
        <w:t>T</w:t>
      </w:r>
      <w:r w:rsidRPr="00E5217A">
        <w:t>race (de)activation for F1AP and E1AP</w:t>
      </w:r>
    </w:p>
    <w:p w14:paraId="65935703" w14:textId="683983B6" w:rsidR="00E90E49" w:rsidRPr="00CE0424" w:rsidRDefault="00E5217A" w:rsidP="00E5217A">
      <w:pPr>
        <w:pStyle w:val="3GPPHeader"/>
        <w:tabs>
          <w:tab w:val="clear" w:pos="1701"/>
          <w:tab w:val="left" w:pos="1985"/>
        </w:tabs>
      </w:pPr>
      <w:r>
        <w:t>Document for:</w:t>
      </w:r>
      <w:r>
        <w:tab/>
      </w:r>
      <w:r>
        <w:rPr>
          <w:szCs w:val="22"/>
        </w:rPr>
        <w:t>Discussion and Decision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7119DD52" w:rsidR="004425A4" w:rsidRDefault="006973A1" w:rsidP="004425A4">
      <w:r>
        <w:t>In the previous meeting</w:t>
      </w:r>
      <w:r w:rsidR="00097DDF">
        <w:t>s</w:t>
      </w:r>
      <w:r>
        <w:t xml:space="preserve"> the issue of trace activation in various interfaces was discussed. The cases of X2AP and S1AP were agreed</w:t>
      </w:r>
      <w:r w:rsidR="00782317">
        <w:t xml:space="preserve"> in R3</w:t>
      </w:r>
      <w:r w:rsidR="008547F2">
        <w:t>-190779 and R3-191152</w:t>
      </w:r>
      <w:r>
        <w:t xml:space="preserve">. </w:t>
      </w:r>
      <w:r w:rsidR="00A615B1">
        <w:t>F1AP and E1AP w</w:t>
      </w:r>
      <w:r w:rsidR="0082206E">
        <w:t>ere</w:t>
      </w:r>
      <w:r w:rsidR="00A615B1">
        <w:t xml:space="preserve"> discussed for few more meetings and the follo</w:t>
      </w:r>
      <w:r w:rsidR="00C07B5B">
        <w:t>wing agreements was reached during RAN3#104:</w:t>
      </w:r>
    </w:p>
    <w:p w14:paraId="084C850F" w14:textId="7A994412" w:rsidR="00C07B5B" w:rsidRDefault="00C07B5B" w:rsidP="004425A4">
      <w:r w:rsidRPr="00BB1A94">
        <w:rPr>
          <w:rFonts w:cs="Calibri"/>
          <w:b/>
          <w:color w:val="00B050"/>
          <w:sz w:val="18"/>
          <w:szCs w:val="24"/>
        </w:rPr>
        <w:t>CRs are technically agreeable; to be resubmitted and agreed at the next RAN3 meeting as Rel-16 Cat F CRs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B2ACCED" w14:textId="37A8AB8B" w:rsidR="00C07B5B" w:rsidRDefault="00C07B5B" w:rsidP="00C07B5B">
      <w:r w:rsidRPr="00C07B5B">
        <w:t xml:space="preserve">The CRs </w:t>
      </w:r>
      <w:r w:rsidR="0020720B">
        <w:t xml:space="preserve">covered </w:t>
      </w:r>
      <w:r>
        <w:t xml:space="preserve">by the </w:t>
      </w:r>
      <w:r w:rsidR="0020720B">
        <w:t xml:space="preserve">RAN3#104 </w:t>
      </w:r>
      <w:r>
        <w:t>agreement are:</w:t>
      </w:r>
    </w:p>
    <w:p w14:paraId="05874C14" w14:textId="6023DB15" w:rsidR="00C07B5B" w:rsidRDefault="00C07B5B" w:rsidP="00C07B5B">
      <w:pPr>
        <w:pStyle w:val="ListParagraph"/>
        <w:numPr>
          <w:ilvl w:val="0"/>
          <w:numId w:val="29"/>
        </w:numPr>
      </w:pPr>
      <w:r>
        <w:t xml:space="preserve">F1: </w:t>
      </w:r>
      <w:r w:rsidRPr="00C07B5B">
        <w:t>R3-192261</w:t>
      </w:r>
      <w:r>
        <w:t xml:space="preserve"> and </w:t>
      </w:r>
      <w:r w:rsidRPr="00C07B5B">
        <w:t>R3-192840</w:t>
      </w:r>
    </w:p>
    <w:p w14:paraId="5A98A758" w14:textId="64BCF527" w:rsidR="00C07B5B" w:rsidRPr="00C07B5B" w:rsidRDefault="00C07B5B" w:rsidP="00C07B5B">
      <w:pPr>
        <w:pStyle w:val="ListParagraph"/>
        <w:numPr>
          <w:ilvl w:val="0"/>
          <w:numId w:val="29"/>
        </w:numPr>
      </w:pPr>
      <w:r>
        <w:t xml:space="preserve">E1: </w:t>
      </w:r>
      <w:r w:rsidRPr="00C07B5B">
        <w:t>R3-192262</w:t>
      </w:r>
      <w:r>
        <w:t xml:space="preserve"> and </w:t>
      </w:r>
      <w:r w:rsidRPr="00C07B5B">
        <w:t>R3-19284</w:t>
      </w:r>
      <w:r>
        <w:t>1</w:t>
      </w:r>
    </w:p>
    <w:p w14:paraId="77434420" w14:textId="68CB50A4" w:rsidR="001B52E0" w:rsidRDefault="0020720B" w:rsidP="00C07B5B">
      <w:r>
        <w:t>For this meeting it is proposed to agree these CRs as it is</w:t>
      </w:r>
      <w:r w:rsidR="005808B5" w:rsidRPr="00C07B5B">
        <w:t xml:space="preserve">, expect for </w:t>
      </w:r>
      <w:r w:rsidR="005527C7">
        <w:t>the following</w:t>
      </w:r>
      <w:r w:rsidR="005808B5" w:rsidRPr="00C07B5B">
        <w:t xml:space="preserve"> change, which does not change </w:t>
      </w:r>
      <w:r w:rsidR="0042328C">
        <w:t>the procedures, but moves s</w:t>
      </w:r>
      <w:r w:rsidR="005808B5" w:rsidRPr="00C07B5B">
        <w:t xml:space="preserve">ome text </w:t>
      </w:r>
      <w:r w:rsidR="0042328C">
        <w:t>out of</w:t>
      </w:r>
      <w:r w:rsidR="005808B5" w:rsidRPr="00C07B5B">
        <w:t xml:space="preserve"> stage-3</w:t>
      </w:r>
      <w:r w:rsidR="0042328C">
        <w:t xml:space="preserve"> to stage-2 (with a new CR) where it </w:t>
      </w:r>
      <w:r w:rsidR="005808B5" w:rsidRPr="00C07B5B">
        <w:t xml:space="preserve">is more </w:t>
      </w:r>
      <w:r w:rsidR="0042328C" w:rsidRPr="0042328C">
        <w:t>appropriate</w:t>
      </w:r>
      <w:r>
        <w:t>:</w:t>
      </w:r>
    </w:p>
    <w:p w14:paraId="2BACD85D" w14:textId="22DD7E55" w:rsidR="0020720B" w:rsidRPr="0020720B" w:rsidRDefault="0020720B" w:rsidP="00C07B5B">
      <w:pPr>
        <w:rPr>
          <w:i/>
        </w:rPr>
      </w:pPr>
      <w:r w:rsidRPr="0020720B">
        <w:rPr>
          <w:i/>
        </w:rPr>
        <w:t xml:space="preserve">The </w:t>
      </w:r>
      <w:proofErr w:type="spellStart"/>
      <w:r w:rsidRPr="0020720B">
        <w:rPr>
          <w:i/>
        </w:rPr>
        <w:t>gNB</w:t>
      </w:r>
      <w:proofErr w:type="spellEnd"/>
      <w:r w:rsidRPr="0020720B">
        <w:rPr>
          <w:i/>
        </w:rPr>
        <w:t xml:space="preserve">-CU shall, </w:t>
      </w:r>
      <w:r w:rsidRPr="0020720B">
        <w:rPr>
          <w:i/>
          <w:highlight w:val="yellow"/>
        </w:rPr>
        <w:t>upon reception of a TRACE START message</w:t>
      </w:r>
      <w:r w:rsidRPr="0020720B">
        <w:rPr>
          <w:i/>
        </w:rPr>
        <w:t xml:space="preserve">, initiate the Trace Start procedure by sending a TRACE START message to the </w:t>
      </w:r>
      <w:proofErr w:type="spellStart"/>
      <w:r w:rsidRPr="0020720B">
        <w:rPr>
          <w:i/>
        </w:rPr>
        <w:t>gNB</w:t>
      </w:r>
      <w:proofErr w:type="spellEnd"/>
      <w:r w:rsidRPr="0020720B">
        <w:rPr>
          <w:i/>
        </w:rPr>
        <w:t>-DU for that specific UE</w:t>
      </w:r>
      <w:r>
        <w:rPr>
          <w:i/>
        </w:rPr>
        <w:t>.</w:t>
      </w:r>
    </w:p>
    <w:p w14:paraId="5C75438A" w14:textId="264447AA" w:rsidR="007E6EF4" w:rsidRPr="00C07B5B" w:rsidRDefault="007E6EF4" w:rsidP="00C07B5B">
      <w:r w:rsidRPr="00C07B5B">
        <w:t>This was done for both F1AP and E1AP CR. The resulting stage-2 CR is a call flow linking NG/X2 messages to F1/E1 messages:</w:t>
      </w:r>
    </w:p>
    <w:p w14:paraId="6294EA23" w14:textId="77777777" w:rsidR="007E6EF4" w:rsidRDefault="007E6EF4" w:rsidP="007E6EF4">
      <w:pPr>
        <w:pStyle w:val="TOC1"/>
        <w:spacing w:after="120"/>
        <w:ind w:left="0" w:firstLine="0"/>
        <w:jc w:val="both"/>
      </w:pPr>
      <w:r>
        <w:object w:dxaOrig="10231" w:dyaOrig="6841" w14:anchorId="6E169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22.5pt" o:ole="">
            <v:imagedata r:id="rId11" o:title=""/>
          </v:shape>
          <o:OLEObject Type="Embed" ProgID="Visio.Drawing.15" ShapeID="_x0000_i1025" DrawAspect="Content" ObjectID="_1627509508" r:id="rId12"/>
        </w:object>
      </w:r>
    </w:p>
    <w:p w14:paraId="41A037D0" w14:textId="74B327AE" w:rsidR="007E6EF4" w:rsidRPr="001B52E0" w:rsidRDefault="007E6EF4" w:rsidP="007E6EF4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26E46">
        <w:t>Trace activation/deactivation over F1 and E1</w:t>
      </w:r>
    </w:p>
    <w:p w14:paraId="598B44EB" w14:textId="77777777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>1.</w:t>
      </w:r>
      <w:r w:rsidRPr="007E6EF4">
        <w:rPr>
          <w:i/>
        </w:rPr>
        <w:tab/>
        <w:t xml:space="preserve">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-CU-CP receives a TRACE START message from the AMF or the </w:t>
      </w:r>
      <w:proofErr w:type="spellStart"/>
      <w:r w:rsidRPr="007E6EF4">
        <w:rPr>
          <w:i/>
        </w:rPr>
        <w:t>MeNB</w:t>
      </w:r>
      <w:proofErr w:type="spellEnd"/>
      <w:r w:rsidRPr="007E6EF4">
        <w:rPr>
          <w:i/>
        </w:rPr>
        <w:t xml:space="preserve"> (in case of EN-DC).</w:t>
      </w:r>
    </w:p>
    <w:p w14:paraId="4EDFE32E" w14:textId="77777777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>2.</w:t>
      </w:r>
      <w:r w:rsidRPr="007E6EF4">
        <w:rPr>
          <w:i/>
        </w:rPr>
        <w:tab/>
        <w:t xml:space="preserve">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-CU-CP initiates the Trace Start procedure by sending a TRACE START message to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-DU,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-CU-UP or both. </w:t>
      </w:r>
    </w:p>
    <w:p w14:paraId="7E1B468E" w14:textId="77777777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>3.</w:t>
      </w:r>
      <w:r w:rsidRPr="007E6EF4">
        <w:rPr>
          <w:i/>
        </w:rPr>
        <w:tab/>
        <w:t xml:space="preserve">Upon reception of the TRACE START message,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-DU,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>-CU-UP or both initiate the requested trace session.</w:t>
      </w:r>
    </w:p>
    <w:p w14:paraId="776EB689" w14:textId="77777777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>4.</w:t>
      </w:r>
      <w:r w:rsidRPr="007E6EF4">
        <w:rPr>
          <w:i/>
        </w:rPr>
        <w:tab/>
        <w:t xml:space="preserve">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-CU-CP receives a DEACTIVATE TRACE message from the AMF or the </w:t>
      </w:r>
      <w:proofErr w:type="spellStart"/>
      <w:r w:rsidRPr="007E6EF4">
        <w:rPr>
          <w:i/>
        </w:rPr>
        <w:t>MeNB</w:t>
      </w:r>
      <w:proofErr w:type="spellEnd"/>
      <w:r w:rsidRPr="007E6EF4">
        <w:rPr>
          <w:i/>
        </w:rPr>
        <w:t xml:space="preserve"> (in case of EN-DC).</w:t>
      </w:r>
    </w:p>
    <w:p w14:paraId="6D5D96D5" w14:textId="1171D6D4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>5.</w:t>
      </w:r>
      <w:r w:rsidRPr="007E6EF4">
        <w:rPr>
          <w:i/>
        </w:rPr>
        <w:tab/>
        <w:t xml:space="preserve">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-CU-CP initiates the Deactivate Trace procedure by sending a DEACTIVATE TRACE message to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-DU,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>-CU-UP or both.</w:t>
      </w:r>
    </w:p>
    <w:p w14:paraId="574B45A0" w14:textId="66EBD194" w:rsidR="007E6EF4" w:rsidRPr="007E6EF4" w:rsidRDefault="007E6EF4" w:rsidP="007E6EF4">
      <w:pPr>
        <w:pStyle w:val="B1"/>
        <w:rPr>
          <w:i/>
        </w:rPr>
      </w:pPr>
      <w:r w:rsidRPr="007E6EF4">
        <w:rPr>
          <w:i/>
        </w:rPr>
        <w:t xml:space="preserve">6. Upon reception of the DEACTIVATE TRACE message,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 xml:space="preserve">-DU, the </w:t>
      </w:r>
      <w:proofErr w:type="spellStart"/>
      <w:r w:rsidRPr="007E6EF4">
        <w:rPr>
          <w:i/>
        </w:rPr>
        <w:t>gNB</w:t>
      </w:r>
      <w:proofErr w:type="spellEnd"/>
      <w:r w:rsidRPr="007E6EF4">
        <w:rPr>
          <w:i/>
        </w:rPr>
        <w:t>-CU-UP or both stop the trace session for the indicated trace reference.</w:t>
      </w:r>
    </w:p>
    <w:p w14:paraId="025A1480" w14:textId="4E79EFA2" w:rsidR="007E6EF4" w:rsidRDefault="007E6EF4" w:rsidP="00C07B5B">
      <w:r w:rsidRPr="007E6EF4">
        <w:t>And the above text is a copy</w:t>
      </w:r>
      <w:r w:rsidR="0042328C">
        <w:t>-</w:t>
      </w:r>
      <w:r w:rsidRPr="007E6EF4">
        <w:t>paste of the text previously present in stage-3.</w:t>
      </w:r>
    </w:p>
    <w:p w14:paraId="5EEA4A3D" w14:textId="28D84F8D" w:rsidR="007E6EF4" w:rsidRPr="007E6EF4" w:rsidRDefault="0042328C" w:rsidP="00C07B5B">
      <w:r>
        <w:t xml:space="preserve">The remaining parts of the CRs are unchanged. </w:t>
      </w:r>
      <w:r w:rsidR="007E6EF4" w:rsidRPr="007E6EF4">
        <w:t>Therefore</w:t>
      </w:r>
      <w:r w:rsidR="007E6EF4">
        <w:t>,</w:t>
      </w:r>
      <w:r w:rsidR="007E6EF4" w:rsidRPr="007E6EF4">
        <w:t xml:space="preserve"> it is proposed to agree the stage-2 and stage-3 CRs including the changes described above.</w:t>
      </w:r>
    </w:p>
    <w:p w14:paraId="6D762D96" w14:textId="77777777" w:rsidR="007E6EF4" w:rsidRDefault="007E6EF4" w:rsidP="00C07B5B"/>
    <w:p w14:paraId="2DA64CBC" w14:textId="07488D06" w:rsidR="001B52E0" w:rsidRPr="00C07B5B" w:rsidRDefault="001B52E0" w:rsidP="00C07B5B">
      <w:pPr>
        <w:rPr>
          <w:b/>
        </w:rPr>
      </w:pPr>
      <w:r w:rsidRPr="00C07B5B">
        <w:rPr>
          <w:b/>
        </w:rPr>
        <w:t>Proposal 1:</w:t>
      </w:r>
      <w:r w:rsidRPr="0042328C">
        <w:rPr>
          <w:b/>
        </w:rPr>
        <w:t xml:space="preserve"> </w:t>
      </w:r>
      <w:r w:rsidR="0042328C" w:rsidRPr="009C40FE">
        <w:t>Agree stage-2 and stage-3 CRs</w:t>
      </w:r>
      <w:r w:rsidRPr="009C40FE">
        <w:t xml:space="preserve"> </w:t>
      </w:r>
      <w:r w:rsidR="009C40FE" w:rsidRPr="009C40FE">
        <w:t>supporting UE Trace Activation/Deactivation for F1 and E1</w:t>
      </w:r>
    </w:p>
    <w:p w14:paraId="16A8B9C3" w14:textId="77777777" w:rsidR="001E351B" w:rsidRPr="009A7317" w:rsidRDefault="001E351B" w:rsidP="00C07B5B"/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0BB8BC8E" w:rsidR="00F02C1A" w:rsidRDefault="00180E79" w:rsidP="001724FC">
      <w:bookmarkStart w:id="3" w:name="_In-sequence_SDU_delivery"/>
      <w:bookmarkEnd w:id="3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the </w:t>
      </w:r>
      <w:r w:rsidR="009B074B">
        <w:t xml:space="preserve">issue of including trace activation </w:t>
      </w:r>
      <w:r w:rsidR="009C40FE">
        <w:t>for</w:t>
      </w:r>
      <w:r w:rsidR="009B074B">
        <w:t xml:space="preserve"> F1 and E1 and </w:t>
      </w:r>
      <w:r w:rsidR="00A45DD0">
        <w:t>we make</w:t>
      </w:r>
      <w:r w:rsidR="009B074B">
        <w:t xml:space="preserve"> the following proposal</w:t>
      </w:r>
      <w:r w:rsidR="009C40FE">
        <w:t>:</w:t>
      </w:r>
    </w:p>
    <w:p w14:paraId="3D3CB563" w14:textId="1BB03976" w:rsidR="00097DDF" w:rsidRPr="00097DDF" w:rsidRDefault="009C40FE" w:rsidP="009C40FE">
      <w:r w:rsidRPr="00C07B5B">
        <w:rPr>
          <w:b/>
        </w:rPr>
        <w:t>Proposal 1:</w:t>
      </w:r>
      <w:r w:rsidRPr="0042328C">
        <w:rPr>
          <w:b/>
        </w:rPr>
        <w:t xml:space="preserve"> </w:t>
      </w:r>
      <w:r w:rsidRPr="009C40FE">
        <w:t>Agree stage-2 and stage-3 CRs supporting UE Trace Activation/Deactivation for F1 and E1</w:t>
      </w:r>
    </w:p>
    <w:sectPr w:rsidR="00097DDF" w:rsidRPr="00097DDF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260F3" w14:textId="77777777" w:rsidR="00BD4217" w:rsidRDefault="00BD4217">
      <w:r>
        <w:separator/>
      </w:r>
    </w:p>
  </w:endnote>
  <w:endnote w:type="continuationSeparator" w:id="0">
    <w:p w14:paraId="124914A0" w14:textId="77777777" w:rsidR="00BD4217" w:rsidRDefault="00BD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BEE6E" w14:textId="77777777" w:rsidR="00BD4217" w:rsidRDefault="00BD4217">
      <w:r>
        <w:separator/>
      </w:r>
    </w:p>
  </w:footnote>
  <w:footnote w:type="continuationSeparator" w:id="0">
    <w:p w14:paraId="19185AAE" w14:textId="77777777" w:rsidR="00BD4217" w:rsidRDefault="00BD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FE1049"/>
    <w:multiLevelType w:val="hybridMultilevel"/>
    <w:tmpl w:val="23802F4C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lowerRoman"/>
      <w:lvlText w:val="%3."/>
      <w:lvlJc w:val="right"/>
      <w:pPr>
        <w:ind w:left="1800" w:hanging="180"/>
      </w:pPr>
    </w:lvl>
    <w:lvl w:ilvl="3" w:tplc="1809000F">
      <w:start w:val="1"/>
      <w:numFmt w:val="decimal"/>
      <w:lvlText w:val="%4."/>
      <w:lvlJc w:val="left"/>
      <w:pPr>
        <w:ind w:left="2520" w:hanging="360"/>
      </w:pPr>
    </w:lvl>
    <w:lvl w:ilvl="4" w:tplc="18090019">
      <w:start w:val="1"/>
      <w:numFmt w:val="lowerLetter"/>
      <w:lvlText w:val="%5."/>
      <w:lvlJc w:val="left"/>
      <w:pPr>
        <w:ind w:left="3240" w:hanging="360"/>
      </w:pPr>
    </w:lvl>
    <w:lvl w:ilvl="5" w:tplc="1809001B">
      <w:start w:val="1"/>
      <w:numFmt w:val="lowerRoman"/>
      <w:lvlText w:val="%6."/>
      <w:lvlJc w:val="right"/>
      <w:pPr>
        <w:ind w:left="3960" w:hanging="180"/>
      </w:pPr>
    </w:lvl>
    <w:lvl w:ilvl="6" w:tplc="1809000F">
      <w:start w:val="1"/>
      <w:numFmt w:val="decimal"/>
      <w:lvlText w:val="%7."/>
      <w:lvlJc w:val="left"/>
      <w:pPr>
        <w:ind w:left="4680" w:hanging="360"/>
      </w:pPr>
    </w:lvl>
    <w:lvl w:ilvl="7" w:tplc="18090019">
      <w:start w:val="1"/>
      <w:numFmt w:val="lowerLetter"/>
      <w:lvlText w:val="%8."/>
      <w:lvlJc w:val="left"/>
      <w:pPr>
        <w:ind w:left="5400" w:hanging="360"/>
      </w:pPr>
    </w:lvl>
    <w:lvl w:ilvl="8" w:tplc="1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E4898"/>
    <w:multiLevelType w:val="hybridMultilevel"/>
    <w:tmpl w:val="4428415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33569"/>
    <w:multiLevelType w:val="hybridMultilevel"/>
    <w:tmpl w:val="D79C0E08"/>
    <w:lvl w:ilvl="0" w:tplc="7D42AC26">
      <w:start w:val="450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81FE3"/>
    <w:multiLevelType w:val="hybridMultilevel"/>
    <w:tmpl w:val="8FAE9CB0"/>
    <w:lvl w:ilvl="0" w:tplc="127ECD9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00039"/>
    <w:multiLevelType w:val="multilevel"/>
    <w:tmpl w:val="3A300039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019DC"/>
    <w:multiLevelType w:val="hybridMultilevel"/>
    <w:tmpl w:val="765C44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4223"/>
    <w:multiLevelType w:val="hybridMultilevel"/>
    <w:tmpl w:val="E4F4F0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612450"/>
    <w:multiLevelType w:val="hybridMultilevel"/>
    <w:tmpl w:val="9D00A1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51052E"/>
    <w:multiLevelType w:val="hybridMultilevel"/>
    <w:tmpl w:val="C7EAE4B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DD4309C"/>
    <w:multiLevelType w:val="hybridMultilevel"/>
    <w:tmpl w:val="FDBE3078"/>
    <w:lvl w:ilvl="0" w:tplc="0BEA89A4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FA25932"/>
    <w:multiLevelType w:val="hybridMultilevel"/>
    <w:tmpl w:val="47749BD2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D14970"/>
    <w:multiLevelType w:val="hybridMultilevel"/>
    <w:tmpl w:val="23802F4C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lowerRoman"/>
      <w:lvlText w:val="%3."/>
      <w:lvlJc w:val="right"/>
      <w:pPr>
        <w:ind w:left="1800" w:hanging="180"/>
      </w:pPr>
    </w:lvl>
    <w:lvl w:ilvl="3" w:tplc="1809000F">
      <w:start w:val="1"/>
      <w:numFmt w:val="decimal"/>
      <w:lvlText w:val="%4."/>
      <w:lvlJc w:val="left"/>
      <w:pPr>
        <w:ind w:left="2520" w:hanging="360"/>
      </w:pPr>
    </w:lvl>
    <w:lvl w:ilvl="4" w:tplc="18090019">
      <w:start w:val="1"/>
      <w:numFmt w:val="lowerLetter"/>
      <w:lvlText w:val="%5."/>
      <w:lvlJc w:val="left"/>
      <w:pPr>
        <w:ind w:left="3240" w:hanging="360"/>
      </w:pPr>
    </w:lvl>
    <w:lvl w:ilvl="5" w:tplc="1809001B">
      <w:start w:val="1"/>
      <w:numFmt w:val="lowerRoman"/>
      <w:lvlText w:val="%6."/>
      <w:lvlJc w:val="right"/>
      <w:pPr>
        <w:ind w:left="3960" w:hanging="180"/>
      </w:pPr>
    </w:lvl>
    <w:lvl w:ilvl="6" w:tplc="1809000F">
      <w:start w:val="1"/>
      <w:numFmt w:val="decimal"/>
      <w:lvlText w:val="%7."/>
      <w:lvlJc w:val="left"/>
      <w:pPr>
        <w:ind w:left="4680" w:hanging="360"/>
      </w:pPr>
    </w:lvl>
    <w:lvl w:ilvl="7" w:tplc="18090019">
      <w:start w:val="1"/>
      <w:numFmt w:val="lowerLetter"/>
      <w:lvlText w:val="%8."/>
      <w:lvlJc w:val="left"/>
      <w:pPr>
        <w:ind w:left="5400" w:hanging="360"/>
      </w:pPr>
    </w:lvl>
    <w:lvl w:ilvl="8" w:tplc="1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162798"/>
    <w:multiLevelType w:val="hybridMultilevel"/>
    <w:tmpl w:val="46B886F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14"/>
  </w:num>
  <w:num w:numId="8">
    <w:abstractNumId w:val="5"/>
  </w:num>
  <w:num w:numId="9">
    <w:abstractNumId w:val="12"/>
  </w:num>
  <w:num w:numId="10">
    <w:abstractNumId w:val="16"/>
  </w:num>
  <w:num w:numId="11">
    <w:abstractNumId w:val="20"/>
  </w:num>
  <w:num w:numId="12">
    <w:abstractNumId w:val="18"/>
  </w:num>
  <w:num w:numId="13">
    <w:abstractNumId w:val="26"/>
  </w:num>
  <w:num w:numId="14">
    <w:abstractNumId w:val="2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9"/>
  </w:num>
  <w:num w:numId="23">
    <w:abstractNumId w:val="25"/>
  </w:num>
  <w:num w:numId="24">
    <w:abstractNumId w:val="23"/>
  </w:num>
  <w:num w:numId="25">
    <w:abstractNumId w:val="3"/>
  </w:num>
  <w:num w:numId="26">
    <w:abstractNumId w:val="15"/>
  </w:num>
  <w:num w:numId="27">
    <w:abstractNumId w:val="4"/>
  </w:num>
  <w:num w:numId="28">
    <w:abstractNumId w:val="7"/>
  </w:num>
  <w:num w:numId="2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F3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467"/>
    <w:rsid w:val="00036BA1"/>
    <w:rsid w:val="00041145"/>
    <w:rsid w:val="00041843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39D0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5FE"/>
    <w:rsid w:val="00081AE6"/>
    <w:rsid w:val="00082DC5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7EC"/>
    <w:rsid w:val="00097A67"/>
    <w:rsid w:val="00097AAF"/>
    <w:rsid w:val="00097DDF"/>
    <w:rsid w:val="000A07F6"/>
    <w:rsid w:val="000A1B7B"/>
    <w:rsid w:val="000A2A30"/>
    <w:rsid w:val="000A559B"/>
    <w:rsid w:val="000A56F2"/>
    <w:rsid w:val="000A6F38"/>
    <w:rsid w:val="000B041E"/>
    <w:rsid w:val="000B0783"/>
    <w:rsid w:val="000B1A38"/>
    <w:rsid w:val="000B252B"/>
    <w:rsid w:val="000B2719"/>
    <w:rsid w:val="000B316A"/>
    <w:rsid w:val="000B3744"/>
    <w:rsid w:val="000B3A8F"/>
    <w:rsid w:val="000B44E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3B3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461F"/>
    <w:rsid w:val="001051DE"/>
    <w:rsid w:val="00105AC3"/>
    <w:rsid w:val="001062FB"/>
    <w:rsid w:val="001063E6"/>
    <w:rsid w:val="00106BF5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1E11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792"/>
    <w:rsid w:val="00141DF1"/>
    <w:rsid w:val="0014342C"/>
    <w:rsid w:val="00143B3A"/>
    <w:rsid w:val="00144E9B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6F71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4252"/>
    <w:rsid w:val="001755D8"/>
    <w:rsid w:val="00177795"/>
    <w:rsid w:val="001778B8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1263"/>
    <w:rsid w:val="001B20C7"/>
    <w:rsid w:val="001B52E0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A4A"/>
    <w:rsid w:val="001D3F23"/>
    <w:rsid w:val="001D51BA"/>
    <w:rsid w:val="001D6342"/>
    <w:rsid w:val="001D6BDB"/>
    <w:rsid w:val="001D6D53"/>
    <w:rsid w:val="001D7361"/>
    <w:rsid w:val="001E1D1B"/>
    <w:rsid w:val="001E351B"/>
    <w:rsid w:val="001E40C7"/>
    <w:rsid w:val="001E58E2"/>
    <w:rsid w:val="001E59DA"/>
    <w:rsid w:val="001E647F"/>
    <w:rsid w:val="001E6F78"/>
    <w:rsid w:val="001E7AED"/>
    <w:rsid w:val="001F0034"/>
    <w:rsid w:val="001F08A2"/>
    <w:rsid w:val="001F105E"/>
    <w:rsid w:val="001F15A1"/>
    <w:rsid w:val="001F3916"/>
    <w:rsid w:val="001F3E5B"/>
    <w:rsid w:val="001F5430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20B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18C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02CA"/>
    <w:rsid w:val="002617E7"/>
    <w:rsid w:val="00261FC8"/>
    <w:rsid w:val="00263069"/>
    <w:rsid w:val="00264228"/>
    <w:rsid w:val="00264334"/>
    <w:rsid w:val="0026473E"/>
    <w:rsid w:val="00266214"/>
    <w:rsid w:val="002664AC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583C"/>
    <w:rsid w:val="002A633C"/>
    <w:rsid w:val="002A67F4"/>
    <w:rsid w:val="002A6A54"/>
    <w:rsid w:val="002B24D6"/>
    <w:rsid w:val="002B2C27"/>
    <w:rsid w:val="002B361C"/>
    <w:rsid w:val="002B3EC9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037"/>
    <w:rsid w:val="002F5561"/>
    <w:rsid w:val="002F6626"/>
    <w:rsid w:val="0030024A"/>
    <w:rsid w:val="00301CBB"/>
    <w:rsid w:val="00301CE6"/>
    <w:rsid w:val="00301D3C"/>
    <w:rsid w:val="003022D3"/>
    <w:rsid w:val="0030256B"/>
    <w:rsid w:val="003028D7"/>
    <w:rsid w:val="00304338"/>
    <w:rsid w:val="0030501F"/>
    <w:rsid w:val="00305E84"/>
    <w:rsid w:val="00307BA1"/>
    <w:rsid w:val="00310C25"/>
    <w:rsid w:val="00311702"/>
    <w:rsid w:val="00311B31"/>
    <w:rsid w:val="00311E82"/>
    <w:rsid w:val="00312D84"/>
    <w:rsid w:val="0031309F"/>
    <w:rsid w:val="00313FD6"/>
    <w:rsid w:val="003143BD"/>
    <w:rsid w:val="00316928"/>
    <w:rsid w:val="00317B01"/>
    <w:rsid w:val="003202E8"/>
    <w:rsid w:val="003203ED"/>
    <w:rsid w:val="00322C9F"/>
    <w:rsid w:val="00323F80"/>
    <w:rsid w:val="00324456"/>
    <w:rsid w:val="003244EE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0CB8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A4F"/>
    <w:rsid w:val="00377CE1"/>
    <w:rsid w:val="00380032"/>
    <w:rsid w:val="00380B82"/>
    <w:rsid w:val="00380FBF"/>
    <w:rsid w:val="00383D7F"/>
    <w:rsid w:val="0038548D"/>
    <w:rsid w:val="00385BF0"/>
    <w:rsid w:val="00385FB0"/>
    <w:rsid w:val="00390D04"/>
    <w:rsid w:val="00390EC4"/>
    <w:rsid w:val="00391F20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1648"/>
    <w:rsid w:val="003A2223"/>
    <w:rsid w:val="003A2A0F"/>
    <w:rsid w:val="003A3A23"/>
    <w:rsid w:val="003A45A1"/>
    <w:rsid w:val="003A53A4"/>
    <w:rsid w:val="003A5B0A"/>
    <w:rsid w:val="003A6BAC"/>
    <w:rsid w:val="003A7A42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410F"/>
    <w:rsid w:val="003B7FE5"/>
    <w:rsid w:val="003C058C"/>
    <w:rsid w:val="003C0CDC"/>
    <w:rsid w:val="003C11C8"/>
    <w:rsid w:val="003C2043"/>
    <w:rsid w:val="003C2702"/>
    <w:rsid w:val="003C2E1B"/>
    <w:rsid w:val="003C33CB"/>
    <w:rsid w:val="003C379E"/>
    <w:rsid w:val="003C3AC4"/>
    <w:rsid w:val="003C3AE7"/>
    <w:rsid w:val="003C46B0"/>
    <w:rsid w:val="003C46DA"/>
    <w:rsid w:val="003C7148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28C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2C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380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583"/>
    <w:rsid w:val="0048568A"/>
    <w:rsid w:val="00485C41"/>
    <w:rsid w:val="00485DBF"/>
    <w:rsid w:val="004860E6"/>
    <w:rsid w:val="00486318"/>
    <w:rsid w:val="0049026C"/>
    <w:rsid w:val="00490FB3"/>
    <w:rsid w:val="00492BC5"/>
    <w:rsid w:val="00492D58"/>
    <w:rsid w:val="00495A95"/>
    <w:rsid w:val="004964F1"/>
    <w:rsid w:val="004A0313"/>
    <w:rsid w:val="004A1635"/>
    <w:rsid w:val="004A16BC"/>
    <w:rsid w:val="004A1C96"/>
    <w:rsid w:val="004A1EEA"/>
    <w:rsid w:val="004A29D4"/>
    <w:rsid w:val="004A2A89"/>
    <w:rsid w:val="004A2B94"/>
    <w:rsid w:val="004A3048"/>
    <w:rsid w:val="004A5547"/>
    <w:rsid w:val="004A5598"/>
    <w:rsid w:val="004A5B68"/>
    <w:rsid w:val="004A5B91"/>
    <w:rsid w:val="004A6D5A"/>
    <w:rsid w:val="004B1EB4"/>
    <w:rsid w:val="004B29D1"/>
    <w:rsid w:val="004B3291"/>
    <w:rsid w:val="004B3B24"/>
    <w:rsid w:val="004B556D"/>
    <w:rsid w:val="004B7C0C"/>
    <w:rsid w:val="004C1274"/>
    <w:rsid w:val="004C290D"/>
    <w:rsid w:val="004C2EA6"/>
    <w:rsid w:val="004C323A"/>
    <w:rsid w:val="004C37A1"/>
    <w:rsid w:val="004C3898"/>
    <w:rsid w:val="004C6DFE"/>
    <w:rsid w:val="004C7237"/>
    <w:rsid w:val="004D36B1"/>
    <w:rsid w:val="004D379A"/>
    <w:rsid w:val="004D5745"/>
    <w:rsid w:val="004D742C"/>
    <w:rsid w:val="004D796E"/>
    <w:rsid w:val="004D7EBD"/>
    <w:rsid w:val="004E10AB"/>
    <w:rsid w:val="004E14A5"/>
    <w:rsid w:val="004E2680"/>
    <w:rsid w:val="004E28F9"/>
    <w:rsid w:val="004E3357"/>
    <w:rsid w:val="004E462E"/>
    <w:rsid w:val="004E56DC"/>
    <w:rsid w:val="004E76F4"/>
    <w:rsid w:val="004E777F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F76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499"/>
    <w:rsid w:val="00512B04"/>
    <w:rsid w:val="00513FCF"/>
    <w:rsid w:val="005153A7"/>
    <w:rsid w:val="00515AE5"/>
    <w:rsid w:val="005165C8"/>
    <w:rsid w:val="00516D60"/>
    <w:rsid w:val="00516FAD"/>
    <w:rsid w:val="00517442"/>
    <w:rsid w:val="00517503"/>
    <w:rsid w:val="005217E1"/>
    <w:rsid w:val="005219CF"/>
    <w:rsid w:val="00522C75"/>
    <w:rsid w:val="005243DB"/>
    <w:rsid w:val="00524A73"/>
    <w:rsid w:val="00526E90"/>
    <w:rsid w:val="0052771A"/>
    <w:rsid w:val="005313C7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851"/>
    <w:rsid w:val="00537C62"/>
    <w:rsid w:val="00543234"/>
    <w:rsid w:val="00543984"/>
    <w:rsid w:val="0054462F"/>
    <w:rsid w:val="00544BAC"/>
    <w:rsid w:val="00546970"/>
    <w:rsid w:val="0054710F"/>
    <w:rsid w:val="0055145C"/>
    <w:rsid w:val="005527C7"/>
    <w:rsid w:val="00554A1A"/>
    <w:rsid w:val="00554E19"/>
    <w:rsid w:val="00555DF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66EB5"/>
    <w:rsid w:val="00566F2A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08B5"/>
    <w:rsid w:val="00580EF6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2B8E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A7985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26D"/>
    <w:rsid w:val="005B7549"/>
    <w:rsid w:val="005B7D8F"/>
    <w:rsid w:val="005C198E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D76CB"/>
    <w:rsid w:val="005E01CD"/>
    <w:rsid w:val="005E07AB"/>
    <w:rsid w:val="005E385F"/>
    <w:rsid w:val="005E3882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39C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6FB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DE0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C2C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7FE"/>
    <w:rsid w:val="00695164"/>
    <w:rsid w:val="006956BD"/>
    <w:rsid w:val="00695FC2"/>
    <w:rsid w:val="00696388"/>
    <w:rsid w:val="00696949"/>
    <w:rsid w:val="00696ADC"/>
    <w:rsid w:val="00696E94"/>
    <w:rsid w:val="00697052"/>
    <w:rsid w:val="006973A1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21D5"/>
    <w:rsid w:val="006C5EC9"/>
    <w:rsid w:val="006C6059"/>
    <w:rsid w:val="006C6927"/>
    <w:rsid w:val="006C6CB6"/>
    <w:rsid w:val="006C7522"/>
    <w:rsid w:val="006D0D96"/>
    <w:rsid w:val="006D15DD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0B1A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5B"/>
    <w:rsid w:val="00741966"/>
    <w:rsid w:val="00742B4F"/>
    <w:rsid w:val="007433F8"/>
    <w:rsid w:val="0074386C"/>
    <w:rsid w:val="0074405B"/>
    <w:rsid w:val="007441F9"/>
    <w:rsid w:val="007445A0"/>
    <w:rsid w:val="0074524B"/>
    <w:rsid w:val="00747C5C"/>
    <w:rsid w:val="00747D8B"/>
    <w:rsid w:val="007506AF"/>
    <w:rsid w:val="00751228"/>
    <w:rsid w:val="0075193B"/>
    <w:rsid w:val="007531DB"/>
    <w:rsid w:val="00753F75"/>
    <w:rsid w:val="0075458D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08F3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199F"/>
    <w:rsid w:val="007820AF"/>
    <w:rsid w:val="00782317"/>
    <w:rsid w:val="0078304C"/>
    <w:rsid w:val="00783673"/>
    <w:rsid w:val="00785490"/>
    <w:rsid w:val="00790F2A"/>
    <w:rsid w:val="007925EA"/>
    <w:rsid w:val="00793CD8"/>
    <w:rsid w:val="00794FEA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35D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3793"/>
    <w:rsid w:val="007E4610"/>
    <w:rsid w:val="007E4715"/>
    <w:rsid w:val="007E4B22"/>
    <w:rsid w:val="007E505B"/>
    <w:rsid w:val="007E6373"/>
    <w:rsid w:val="007E6EF4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47FE"/>
    <w:rsid w:val="008158D6"/>
    <w:rsid w:val="00815EBA"/>
    <w:rsid w:val="00816B4A"/>
    <w:rsid w:val="00816D4B"/>
    <w:rsid w:val="00817196"/>
    <w:rsid w:val="00817A4D"/>
    <w:rsid w:val="00817EDE"/>
    <w:rsid w:val="00821720"/>
    <w:rsid w:val="0082206E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B0B"/>
    <w:rsid w:val="00846FE7"/>
    <w:rsid w:val="0084789E"/>
    <w:rsid w:val="00850CEC"/>
    <w:rsid w:val="00850E36"/>
    <w:rsid w:val="00850E45"/>
    <w:rsid w:val="008533E2"/>
    <w:rsid w:val="0085347B"/>
    <w:rsid w:val="008547F2"/>
    <w:rsid w:val="008548F5"/>
    <w:rsid w:val="00854CF8"/>
    <w:rsid w:val="00855C9F"/>
    <w:rsid w:val="00855FCE"/>
    <w:rsid w:val="00856498"/>
    <w:rsid w:val="00856911"/>
    <w:rsid w:val="00856C5F"/>
    <w:rsid w:val="00857885"/>
    <w:rsid w:val="008614E0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28FE"/>
    <w:rsid w:val="008831AD"/>
    <w:rsid w:val="00883680"/>
    <w:rsid w:val="008850EF"/>
    <w:rsid w:val="00885820"/>
    <w:rsid w:val="0088638F"/>
    <w:rsid w:val="00890293"/>
    <w:rsid w:val="00891466"/>
    <w:rsid w:val="008918C9"/>
    <w:rsid w:val="0089232F"/>
    <w:rsid w:val="008930F2"/>
    <w:rsid w:val="00894A88"/>
    <w:rsid w:val="00895386"/>
    <w:rsid w:val="00896D3D"/>
    <w:rsid w:val="008974A9"/>
    <w:rsid w:val="008976FC"/>
    <w:rsid w:val="008A0A25"/>
    <w:rsid w:val="008A1D24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0A54"/>
    <w:rsid w:val="008E1909"/>
    <w:rsid w:val="008E44B8"/>
    <w:rsid w:val="008E5EA3"/>
    <w:rsid w:val="008E5F79"/>
    <w:rsid w:val="008E6BE6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4FD3"/>
    <w:rsid w:val="008F5E2E"/>
    <w:rsid w:val="008F600C"/>
    <w:rsid w:val="00900E50"/>
    <w:rsid w:val="00902350"/>
    <w:rsid w:val="00902E42"/>
    <w:rsid w:val="0090336B"/>
    <w:rsid w:val="009038A0"/>
    <w:rsid w:val="00903CF0"/>
    <w:rsid w:val="009053AA"/>
    <w:rsid w:val="00905736"/>
    <w:rsid w:val="00905D10"/>
    <w:rsid w:val="00905E82"/>
    <w:rsid w:val="009061DE"/>
    <w:rsid w:val="00906939"/>
    <w:rsid w:val="009075B9"/>
    <w:rsid w:val="00910011"/>
    <w:rsid w:val="0091039D"/>
    <w:rsid w:val="00910B7D"/>
    <w:rsid w:val="00911655"/>
    <w:rsid w:val="00911DFB"/>
    <w:rsid w:val="00911F5A"/>
    <w:rsid w:val="009139D9"/>
    <w:rsid w:val="009140E8"/>
    <w:rsid w:val="0091463A"/>
    <w:rsid w:val="00914AD8"/>
    <w:rsid w:val="009154FD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DA3"/>
    <w:rsid w:val="00951F50"/>
    <w:rsid w:val="009522A6"/>
    <w:rsid w:val="00953920"/>
    <w:rsid w:val="00953D47"/>
    <w:rsid w:val="0095681E"/>
    <w:rsid w:val="009570A5"/>
    <w:rsid w:val="009572D4"/>
    <w:rsid w:val="00957C1F"/>
    <w:rsid w:val="00960966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373"/>
    <w:rsid w:val="00975113"/>
    <w:rsid w:val="0097603D"/>
    <w:rsid w:val="00976949"/>
    <w:rsid w:val="00977ACF"/>
    <w:rsid w:val="00977CB9"/>
    <w:rsid w:val="00980477"/>
    <w:rsid w:val="00980C74"/>
    <w:rsid w:val="00981A92"/>
    <w:rsid w:val="0098201E"/>
    <w:rsid w:val="00983FAB"/>
    <w:rsid w:val="009841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1B9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074B"/>
    <w:rsid w:val="009B196C"/>
    <w:rsid w:val="009B1F30"/>
    <w:rsid w:val="009B327D"/>
    <w:rsid w:val="009B3AC2"/>
    <w:rsid w:val="009B40B6"/>
    <w:rsid w:val="009B4DF4"/>
    <w:rsid w:val="009B4E12"/>
    <w:rsid w:val="009B564E"/>
    <w:rsid w:val="009B5A9C"/>
    <w:rsid w:val="009B5D3F"/>
    <w:rsid w:val="009B69DD"/>
    <w:rsid w:val="009B6C99"/>
    <w:rsid w:val="009B7E87"/>
    <w:rsid w:val="009C02B6"/>
    <w:rsid w:val="009C0F39"/>
    <w:rsid w:val="009C33C1"/>
    <w:rsid w:val="009C3823"/>
    <w:rsid w:val="009C403E"/>
    <w:rsid w:val="009C40F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203"/>
    <w:rsid w:val="009E068F"/>
    <w:rsid w:val="009E14E0"/>
    <w:rsid w:val="009E1D82"/>
    <w:rsid w:val="009E301B"/>
    <w:rsid w:val="009E357E"/>
    <w:rsid w:val="009E35DB"/>
    <w:rsid w:val="009E3980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4C52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235E"/>
    <w:rsid w:val="00A44760"/>
    <w:rsid w:val="00A452F0"/>
    <w:rsid w:val="00A45B74"/>
    <w:rsid w:val="00A45DD0"/>
    <w:rsid w:val="00A46F85"/>
    <w:rsid w:val="00A51466"/>
    <w:rsid w:val="00A51568"/>
    <w:rsid w:val="00A5264C"/>
    <w:rsid w:val="00A52E1D"/>
    <w:rsid w:val="00A53943"/>
    <w:rsid w:val="00A53B7A"/>
    <w:rsid w:val="00A5477C"/>
    <w:rsid w:val="00A55AFD"/>
    <w:rsid w:val="00A55D05"/>
    <w:rsid w:val="00A61499"/>
    <w:rsid w:val="00A615B1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C71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A3"/>
    <w:rsid w:val="00A75BED"/>
    <w:rsid w:val="00A761D4"/>
    <w:rsid w:val="00A764CE"/>
    <w:rsid w:val="00A7763F"/>
    <w:rsid w:val="00A77BEA"/>
    <w:rsid w:val="00A77EC4"/>
    <w:rsid w:val="00A80441"/>
    <w:rsid w:val="00A80DFD"/>
    <w:rsid w:val="00A82CCA"/>
    <w:rsid w:val="00A83600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3EA1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1AEA"/>
    <w:rsid w:val="00AB3C41"/>
    <w:rsid w:val="00AB4AB8"/>
    <w:rsid w:val="00AB4DAA"/>
    <w:rsid w:val="00AB4E95"/>
    <w:rsid w:val="00AB54D8"/>
    <w:rsid w:val="00AB655E"/>
    <w:rsid w:val="00AC007F"/>
    <w:rsid w:val="00AC0D49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0F75"/>
    <w:rsid w:val="00AD1952"/>
    <w:rsid w:val="00AD3F94"/>
    <w:rsid w:val="00AD4A5A"/>
    <w:rsid w:val="00AD5917"/>
    <w:rsid w:val="00AD5B43"/>
    <w:rsid w:val="00AD5DC2"/>
    <w:rsid w:val="00AD6192"/>
    <w:rsid w:val="00AD67FE"/>
    <w:rsid w:val="00AE07A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8C6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30F3"/>
    <w:rsid w:val="00B035C0"/>
    <w:rsid w:val="00B05084"/>
    <w:rsid w:val="00B05A6F"/>
    <w:rsid w:val="00B06F12"/>
    <w:rsid w:val="00B06F21"/>
    <w:rsid w:val="00B07938"/>
    <w:rsid w:val="00B114CE"/>
    <w:rsid w:val="00B12DE1"/>
    <w:rsid w:val="00B1468D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3C2"/>
    <w:rsid w:val="00B30929"/>
    <w:rsid w:val="00B32BCE"/>
    <w:rsid w:val="00B32EAE"/>
    <w:rsid w:val="00B35B25"/>
    <w:rsid w:val="00B369AD"/>
    <w:rsid w:val="00B37066"/>
    <w:rsid w:val="00B371E4"/>
    <w:rsid w:val="00B372AA"/>
    <w:rsid w:val="00B37355"/>
    <w:rsid w:val="00B40445"/>
    <w:rsid w:val="00B41888"/>
    <w:rsid w:val="00B42BDB"/>
    <w:rsid w:val="00B43656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539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3B"/>
    <w:rsid w:val="00B664C7"/>
    <w:rsid w:val="00B70635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2D15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9F4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15C9"/>
    <w:rsid w:val="00BD4217"/>
    <w:rsid w:val="00BD46A8"/>
    <w:rsid w:val="00BD48AC"/>
    <w:rsid w:val="00BD4CEB"/>
    <w:rsid w:val="00BD5146"/>
    <w:rsid w:val="00BD5F1A"/>
    <w:rsid w:val="00BE1234"/>
    <w:rsid w:val="00BE1DD3"/>
    <w:rsid w:val="00BE2FA6"/>
    <w:rsid w:val="00BE333F"/>
    <w:rsid w:val="00BE4F7A"/>
    <w:rsid w:val="00BE5B3E"/>
    <w:rsid w:val="00BE7406"/>
    <w:rsid w:val="00BE741C"/>
    <w:rsid w:val="00BE7603"/>
    <w:rsid w:val="00BE7A44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02C"/>
    <w:rsid w:val="00C07377"/>
    <w:rsid w:val="00C07B5B"/>
    <w:rsid w:val="00C103DD"/>
    <w:rsid w:val="00C10478"/>
    <w:rsid w:val="00C12107"/>
    <w:rsid w:val="00C1334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413C"/>
    <w:rsid w:val="00C26FAA"/>
    <w:rsid w:val="00C27806"/>
    <w:rsid w:val="00C279B5"/>
    <w:rsid w:val="00C27C45"/>
    <w:rsid w:val="00C320FB"/>
    <w:rsid w:val="00C3243F"/>
    <w:rsid w:val="00C32657"/>
    <w:rsid w:val="00C33F4B"/>
    <w:rsid w:val="00C34E02"/>
    <w:rsid w:val="00C353D8"/>
    <w:rsid w:val="00C3719D"/>
    <w:rsid w:val="00C3784A"/>
    <w:rsid w:val="00C37CC3"/>
    <w:rsid w:val="00C4067E"/>
    <w:rsid w:val="00C40808"/>
    <w:rsid w:val="00C41F6C"/>
    <w:rsid w:val="00C42BAB"/>
    <w:rsid w:val="00C4585E"/>
    <w:rsid w:val="00C45952"/>
    <w:rsid w:val="00C46A82"/>
    <w:rsid w:val="00C4742E"/>
    <w:rsid w:val="00C50794"/>
    <w:rsid w:val="00C513D3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16A0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97FDA"/>
    <w:rsid w:val="00CA0590"/>
    <w:rsid w:val="00CA12D1"/>
    <w:rsid w:val="00CA1ED8"/>
    <w:rsid w:val="00CA31A3"/>
    <w:rsid w:val="00CA37B7"/>
    <w:rsid w:val="00CA3D41"/>
    <w:rsid w:val="00CA58C9"/>
    <w:rsid w:val="00CB0346"/>
    <w:rsid w:val="00CB1678"/>
    <w:rsid w:val="00CB1F63"/>
    <w:rsid w:val="00CB45D4"/>
    <w:rsid w:val="00CB619A"/>
    <w:rsid w:val="00CB6527"/>
    <w:rsid w:val="00CB7170"/>
    <w:rsid w:val="00CC0405"/>
    <w:rsid w:val="00CC040E"/>
    <w:rsid w:val="00CC111F"/>
    <w:rsid w:val="00CC141A"/>
    <w:rsid w:val="00CC14CB"/>
    <w:rsid w:val="00CC178A"/>
    <w:rsid w:val="00CC1ED3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0498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3C7C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488B"/>
    <w:rsid w:val="00D14F8F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048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5F09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39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2B75"/>
    <w:rsid w:val="00D937A8"/>
    <w:rsid w:val="00D94630"/>
    <w:rsid w:val="00D96E95"/>
    <w:rsid w:val="00DA01B6"/>
    <w:rsid w:val="00DA0238"/>
    <w:rsid w:val="00DA0468"/>
    <w:rsid w:val="00DA1349"/>
    <w:rsid w:val="00DA305E"/>
    <w:rsid w:val="00DA4C8F"/>
    <w:rsid w:val="00DA5007"/>
    <w:rsid w:val="00DA53BF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0FDF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978"/>
    <w:rsid w:val="00DF1C34"/>
    <w:rsid w:val="00DF20D4"/>
    <w:rsid w:val="00DF2D8D"/>
    <w:rsid w:val="00DF306A"/>
    <w:rsid w:val="00DF37A0"/>
    <w:rsid w:val="00DF4C2E"/>
    <w:rsid w:val="00DF51A6"/>
    <w:rsid w:val="00DF5C56"/>
    <w:rsid w:val="00DF63DD"/>
    <w:rsid w:val="00DF794F"/>
    <w:rsid w:val="00E002D7"/>
    <w:rsid w:val="00E05CDC"/>
    <w:rsid w:val="00E05EBD"/>
    <w:rsid w:val="00E10EE8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5FE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55AF"/>
    <w:rsid w:val="00E46091"/>
    <w:rsid w:val="00E46886"/>
    <w:rsid w:val="00E47AEF"/>
    <w:rsid w:val="00E501AE"/>
    <w:rsid w:val="00E50DED"/>
    <w:rsid w:val="00E518D7"/>
    <w:rsid w:val="00E5217A"/>
    <w:rsid w:val="00E53B75"/>
    <w:rsid w:val="00E53DB1"/>
    <w:rsid w:val="00E5451A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4BA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77588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7BD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1373"/>
    <w:rsid w:val="00EB2190"/>
    <w:rsid w:val="00EB4EA2"/>
    <w:rsid w:val="00EB599A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DB1"/>
    <w:rsid w:val="00ED1006"/>
    <w:rsid w:val="00ED1AA4"/>
    <w:rsid w:val="00ED22FF"/>
    <w:rsid w:val="00ED3D7F"/>
    <w:rsid w:val="00ED3F0F"/>
    <w:rsid w:val="00ED49F4"/>
    <w:rsid w:val="00ED6433"/>
    <w:rsid w:val="00EE0DEB"/>
    <w:rsid w:val="00EE1309"/>
    <w:rsid w:val="00EE1A3D"/>
    <w:rsid w:val="00EE1E64"/>
    <w:rsid w:val="00EE6077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02C7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49D"/>
    <w:rsid w:val="00F469E3"/>
    <w:rsid w:val="00F4766C"/>
    <w:rsid w:val="00F47A2F"/>
    <w:rsid w:val="00F47CA8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204"/>
    <w:rsid w:val="00F746B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5FE3"/>
    <w:rsid w:val="00F96966"/>
    <w:rsid w:val="00F96985"/>
    <w:rsid w:val="00F96AF8"/>
    <w:rsid w:val="00F97838"/>
    <w:rsid w:val="00F97C4E"/>
    <w:rsid w:val="00FA0B0F"/>
    <w:rsid w:val="00FA12D2"/>
    <w:rsid w:val="00FA2350"/>
    <w:rsid w:val="00FA2BB3"/>
    <w:rsid w:val="00FA3142"/>
    <w:rsid w:val="00FA31FB"/>
    <w:rsid w:val="00FA34C5"/>
    <w:rsid w:val="00FA5319"/>
    <w:rsid w:val="00FA5BC5"/>
    <w:rsid w:val="00FA72AC"/>
    <w:rsid w:val="00FB0663"/>
    <w:rsid w:val="00FB0F8B"/>
    <w:rsid w:val="00FB19A1"/>
    <w:rsid w:val="00FB1B92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765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583C"/>
    <w:rPr>
      <w:rFonts w:ascii="Arial" w:hAnsi="Arial" w:cs="Arial"/>
      <w:sz w:val="28"/>
      <w:szCs w:val="28"/>
      <w:lang w:val="en-GB"/>
    </w:rPr>
  </w:style>
  <w:style w:type="paragraph" w:customStyle="1" w:styleId="Discussion">
    <w:name w:val="Discussion"/>
    <w:basedOn w:val="Normal"/>
    <w:rsid w:val="00097DDF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paragraph" w:customStyle="1" w:styleId="a">
    <w:name w:val="a"/>
    <w:basedOn w:val="CRCoverPage"/>
    <w:rsid w:val="00E5217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444003-1F3D-4429-8797-E9CB15F5D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92B366-BE44-4E58-B5F7-DF5715C7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99</TotalTime>
  <Pages>1</Pages>
  <Words>421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23</cp:revision>
  <cp:lastPrinted>2008-01-31T06:09:00Z</cp:lastPrinted>
  <dcterms:created xsi:type="dcterms:W3CDTF">2019-03-29T18:46:00Z</dcterms:created>
  <dcterms:modified xsi:type="dcterms:W3CDTF">2019-08-16T23:12:00Z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